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361" w:rsidRDefault="00092361" w:rsidP="0009236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_Hlk491845607"/>
      <w:bookmarkStart w:id="1" w:name="_Hlk520809302"/>
      <w:bookmarkStart w:id="2" w:name="_GoBack"/>
      <w:bookmarkEnd w:id="2"/>
      <w:r>
        <w:rPr>
          <w:rFonts w:ascii="Arial" w:hAnsi="Arial" w:cs="Arial"/>
          <w:b/>
          <w:sz w:val="24"/>
          <w:szCs w:val="24"/>
        </w:rPr>
        <w:t>3GPP TSG RAN meeting #81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F08AC" w:rsidRPr="000F08AC">
        <w:rPr>
          <w:rFonts w:ascii="Arial" w:hAnsi="Arial" w:cs="Arial"/>
          <w:b/>
          <w:sz w:val="24"/>
          <w:szCs w:val="24"/>
        </w:rPr>
        <w:t>RP-181550</w:t>
      </w:r>
    </w:p>
    <w:p w:rsidR="006A45BA" w:rsidRPr="005065B6" w:rsidRDefault="00092361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Gold Coast, Australia, September 10-13, 2018</w:t>
      </w:r>
      <w:bookmarkEnd w:id="0"/>
      <w:bookmarkEnd w:id="1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7E4110" w:rsidRPr="007E4110">
        <w:rPr>
          <w:rFonts w:eastAsia="Batang" w:cs="Arial"/>
          <w:sz w:val="18"/>
          <w:szCs w:val="18"/>
          <w:lang w:eastAsia="zh-CN"/>
        </w:rPr>
        <w:t>RP-181407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 w:hint="eastAsia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 w:hint="eastAsia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rFonts w:hint="eastAsia"/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3">
          <w:tblGrid>
            <w:gridCol w:w="1101"/>
            <w:gridCol w:w="3969"/>
            <w:gridCol w:w="4536"/>
          </w:tblGrid>
        </w:tblGridChange>
      </w:tblGrid>
      <w:tr w:rsidR="00A36378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:rsidR="00ED67DA" w:rsidRDefault="001A6332" w:rsidP="00755797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:rsidR="000E3598" w:rsidRPr="008B2173" w:rsidRDefault="000E3598" w:rsidP="000E3598">
      <w:pPr>
        <w:rPr>
          <w:rFonts w:eastAsia="MS Mincho" w:hint="eastAsia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:rsidR="000E3598" w:rsidRPr="00630341" w:rsidRDefault="000E3598" w:rsidP="00630341">
      <w:pPr>
        <w:numPr>
          <w:ilvl w:val="0"/>
          <w:numId w:val="10"/>
        </w:numPr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8230B2" w:rsidRPr="00822647" w:rsidRDefault="000E3598" w:rsidP="008230B2">
      <w:pPr>
        <w:numPr>
          <w:ilvl w:val="0"/>
          <w:numId w:val="10"/>
        </w:numPr>
        <w:rPr>
          <w:rFonts w:eastAsia="Malgun Gothic" w:hint="eastAsia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0E3598" w:rsidRPr="008230B2" w:rsidRDefault="000E3598" w:rsidP="00822647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0E3598" w:rsidRPr="007E3289" w:rsidRDefault="000E3598" w:rsidP="0086362E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:rsidR="000E3598" w:rsidRPr="007E3289" w:rsidRDefault="000E3598" w:rsidP="0086362E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:rsidR="000E3598" w:rsidRPr="00783308" w:rsidRDefault="000E3598" w:rsidP="00630341">
      <w:pPr>
        <w:numPr>
          <w:ilvl w:val="0"/>
          <w:numId w:val="10"/>
        </w:numPr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:rsidR="008230B2" w:rsidRPr="00630341" w:rsidRDefault="008230B2" w:rsidP="008230B2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8230B2" w:rsidRPr="007E3289" w:rsidRDefault="008230B2" w:rsidP="0086362E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:rsidR="008230B2" w:rsidRPr="007E3289" w:rsidRDefault="008230B2" w:rsidP="0086362E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:rsidR="00755797" w:rsidRDefault="00755797" w:rsidP="00630341">
      <w:pPr>
        <w:numPr>
          <w:ilvl w:val="1"/>
          <w:numId w:val="8"/>
        </w:numPr>
        <w:ind w:right="-99"/>
        <w:rPr>
          <w:rFonts w:hint="eastAsia"/>
        </w:rPr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:rsidR="00755797" w:rsidRDefault="00755797" w:rsidP="00755797">
      <w:pPr>
        <w:numPr>
          <w:ilvl w:val="0"/>
          <w:numId w:val="8"/>
        </w:numPr>
        <w:ind w:right="-99"/>
        <w:rPr>
          <w:rFonts w:hint="eastAsia"/>
        </w:rPr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Pr="008B137A" w:rsidRDefault="00755797" w:rsidP="00755797">
      <w:pPr>
        <w:pStyle w:val="Caption"/>
        <w:keepNext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709"/>
        <w:gridCol w:w="1418"/>
        <w:gridCol w:w="1842"/>
        <w:gridCol w:w="3366"/>
        <w:gridCol w:w="36"/>
        <w:gridCol w:w="1404"/>
        <w:gridCol w:w="14"/>
        <w:gridCol w:w="3260"/>
        <w:tblGridChange w:id="4">
          <w:tblGrid>
            <w:gridCol w:w="2863"/>
            <w:gridCol w:w="709"/>
            <w:gridCol w:w="1418"/>
            <w:gridCol w:w="1842"/>
            <w:gridCol w:w="3366"/>
            <w:gridCol w:w="36"/>
            <w:gridCol w:w="1404"/>
            <w:gridCol w:w="14"/>
            <w:gridCol w:w="3260"/>
          </w:tblGrid>
        </w:tblGridChange>
      </w:tblGrid>
      <w:tr w:rsidR="001539D3" w:rsidRPr="00E17D0D" w:rsidTr="008F6CD5">
        <w:trPr>
          <w:cantSplit/>
        </w:trPr>
        <w:tc>
          <w:tcPr>
            <w:tcW w:w="2863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 w:rsidRPr="00E17D0D">
              <w:rPr>
                <w:b/>
              </w:rPr>
              <w:t xml:space="preserve"> configuration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gridSpan w:val="2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274" w:type="dxa"/>
            <w:gridSpan w:val="2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:rsidTr="008F6CD5">
        <w:trPr>
          <w:cantSplit/>
          <w:trHeight w:val="281"/>
        </w:trPr>
        <w:tc>
          <w:tcPr>
            <w:tcW w:w="2863" w:type="dxa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A1646" w:rsidRPr="00272C0C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:rsidR="003A1646" w:rsidRPr="00E17D0D" w:rsidRDefault="003A1646" w:rsidP="003A1646">
            <w:pPr>
              <w:pStyle w:val="TAL"/>
              <w:rPr>
                <w:rFonts w:ascii="Calibri" w:hAnsi="Calibri" w:cs="Calibri" w:hint="eastAsia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3A1646" w:rsidRDefault="003A1646" w:rsidP="003A1646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B612D5" w:rsidRPr="00E17D0D" w:rsidTr="008F6CD5">
        <w:trPr>
          <w:cantSplit/>
          <w:trHeight w:val="281"/>
        </w:trPr>
        <w:tc>
          <w:tcPr>
            <w:tcW w:w="2863" w:type="dxa"/>
          </w:tcPr>
          <w:p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709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 w:hint="eastAsia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 w:hint="eastAsia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:rsidR="00B612D5" w:rsidRPr="008C6D76" w:rsidRDefault="00B612D5" w:rsidP="00B612D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B612D5" w:rsidRPr="00E17D0D" w:rsidTr="008F6CD5">
        <w:trPr>
          <w:cantSplit/>
          <w:trHeight w:val="281"/>
        </w:trPr>
        <w:tc>
          <w:tcPr>
            <w:tcW w:w="2863" w:type="dxa"/>
          </w:tcPr>
          <w:p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lastRenderedPageBreak/>
              <w:t>DC_3A-8A-20A_n78A</w:t>
            </w:r>
          </w:p>
        </w:tc>
        <w:tc>
          <w:tcPr>
            <w:tcW w:w="709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 w:hint="eastAsia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:rsidR="00B612D5" w:rsidRPr="00B612D5" w:rsidRDefault="00B612D5" w:rsidP="00B612D5">
            <w:pPr>
              <w:pStyle w:val="TAL"/>
              <w:rPr>
                <w:rFonts w:ascii="Times New Roman" w:eastAsia="SimSun" w:hAnsi="Times New Roman" w:cs="Arial" w:hint="eastAsia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:rsidR="00B612D5" w:rsidRPr="008C6D76" w:rsidRDefault="00B612D5" w:rsidP="00B612D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A_n79A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RPr="00E17D0D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DC_3A-18A_n77A(new)</w:t>
            </w:r>
          </w:p>
        </w:tc>
      </w:tr>
      <w:tr w:rsidR="00694BFA" w:rsidRPr="00E17D0D" w:rsidTr="008F6CD5">
        <w:trPr>
          <w:cantSplit/>
          <w:trHeight w:val="281"/>
        </w:trPr>
        <w:tc>
          <w:tcPr>
            <w:tcW w:w="2863" w:type="dxa"/>
          </w:tcPr>
          <w:p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lastRenderedPageBreak/>
              <w:t>DC_1A-3A-18A_n78A</w:t>
            </w:r>
          </w:p>
        </w:tc>
        <w:tc>
          <w:tcPr>
            <w:tcW w:w="709" w:type="dxa"/>
          </w:tcPr>
          <w:p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694BFA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A412E3"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Default="00694BFA" w:rsidP="00694BFA">
            <w:pPr>
              <w:pStyle w:val="TAL"/>
              <w:rPr>
                <w:rFonts w:eastAsia="SimSun" w:cs="Arial" w:hint="eastAsia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DC_1A-3A_n78A,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DC_1A-18A_n78A(completed)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DC_3A-18A_n78A(new)</w:t>
            </w:r>
          </w:p>
        </w:tc>
      </w:tr>
      <w:tr w:rsidR="00694BFA" w:rsidRPr="00E17D0D" w:rsidTr="008F6CD5">
        <w:trPr>
          <w:cantSplit/>
          <w:trHeight w:val="281"/>
        </w:trPr>
        <w:tc>
          <w:tcPr>
            <w:tcW w:w="2863" w:type="dxa"/>
          </w:tcPr>
          <w:p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709" w:type="dxa"/>
          </w:tcPr>
          <w:p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94BFA" w:rsidRPr="008C6D76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694BFA" w:rsidRPr="008C6D76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694BFA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94BFA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694BFA" w:rsidRPr="008C6D76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DC_1A-3A_n79A, (completed)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br/>
              <w:t>DC_1A-18A_n79A(completed)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br/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DC_3A-18A_n79A(new)</w:t>
            </w:r>
          </w:p>
        </w:tc>
      </w:tr>
      <w:tr w:rsidR="00002B27" w:rsidTr="008F6CD5">
        <w:trPr>
          <w:cantSplit/>
          <w:trHeight w:val="281"/>
        </w:trPr>
        <w:tc>
          <w:tcPr>
            <w:tcW w:w="2863" w:type="dxa"/>
          </w:tcPr>
          <w:p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709" w:type="dxa"/>
          </w:tcPr>
          <w:p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:rsidR="00002B27" w:rsidRPr="008C6D76" w:rsidRDefault="00002B27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:rsidR="00002B27" w:rsidRPr="008C6D76" w:rsidRDefault="00002B27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Huawei,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Nokia,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440" w:type="dxa"/>
            <w:gridSpan w:val="2"/>
          </w:tcPr>
          <w:p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:rsidR="00002B27" w:rsidRPr="008C6D76" w:rsidRDefault="000B1DBB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DC_3C-7C_n78A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B1DBB" w:rsidTr="008F6CD5">
        <w:trPr>
          <w:cantSplit/>
          <w:trHeight w:val="281"/>
        </w:trPr>
        <w:tc>
          <w:tcPr>
            <w:tcW w:w="2863" w:type="dxa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709" w:type="dxa"/>
          </w:tcPr>
          <w:p w:rsidR="000B1DBB" w:rsidRPr="008C6D76" w:rsidRDefault="000B1DBB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:rsidR="000B1DBB" w:rsidRPr="008C6D76" w:rsidRDefault="000B1DBB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40" w:type="dxa"/>
            <w:gridSpan w:val="2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lastRenderedPageBreak/>
              <w:t>DC_3A-19A-42D_n79C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:rsidTr="008F6CD5">
        <w:trPr>
          <w:cantSplit/>
          <w:trHeight w:val="281"/>
        </w:trPr>
        <w:tc>
          <w:tcPr>
            <w:tcW w:w="2863" w:type="dxa"/>
          </w:tcPr>
          <w:p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709" w:type="dxa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023995" w:rsidRDefault="00023995" w:rsidP="00023995">
            <w:pPr>
              <w:pStyle w:val="TAL"/>
              <w:rPr>
                <w:rFonts w:eastAsia="SimSun" w:cs="Arial" w:hint="eastAsia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653EB5" w:rsidTr="008F6CD5">
        <w:trPr>
          <w:cantSplit/>
          <w:trHeight w:val="281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L_1A-3C-8A_n78A_UL_1A_n78A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L_1A-3A-8A_n78A_UL_1A_n78A (completed)</w:t>
            </w:r>
          </w:p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L_1A-3C_n78A_UL_1A_n78A (completed)</w:t>
            </w:r>
          </w:p>
        </w:tc>
      </w:tr>
      <w:tr w:rsidR="00653EB5" w:rsidTr="008F6CD5">
        <w:trPr>
          <w:cantSplit/>
          <w:trHeight w:val="281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L_1A-3C-8A_n78A_UL_3A_n78A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L_1A-3A-8A_n78A_UL_3A_n78A (completed)</w:t>
            </w:r>
          </w:p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L_1A-3C_n78A_UL_3A_n78A (completed)</w:t>
            </w:r>
          </w:p>
        </w:tc>
      </w:tr>
      <w:tr w:rsidR="00653EB5" w:rsidTr="008F6CD5">
        <w:trPr>
          <w:cantSplit/>
          <w:trHeight w:val="281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L_1A-3C-8A_n78A_UL_8A_n78A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L_1A-3A-8A_n78A_UL_8A_n78A (completed)</w:t>
            </w:r>
          </w:p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L_3C-8A_n78A_UL_8A_n78A (new)</w:t>
            </w:r>
          </w:p>
        </w:tc>
      </w:tr>
      <w:tr w:rsidR="00653EB5" w:rsidTr="008F6CD5">
        <w:trPr>
          <w:cantSplit/>
          <w:trHeight w:val="281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47667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Pr="00653EB5">
                <w:rPr>
                  <w:lang w:eastAsia="ja-JP"/>
                </w:rPr>
                <w:t>pohanhsieh@cht.com.tw</w:t>
              </w:r>
            </w:hyperlink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Nokia, Mediatek</w:t>
            </w:r>
            <w:r w:rsidR="00F64FCD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snapToGrid w:val="0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DC_3A-7A_n77A (new)</w:t>
            </w:r>
          </w:p>
          <w:p w:rsidR="00653EB5" w:rsidRPr="00653EB5" w:rsidRDefault="00653EB5" w:rsidP="00653EB5">
            <w:pPr>
              <w:pStyle w:val="TAL"/>
              <w:snapToGrid w:val="0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DC_3A-8A_n77A (on-going)</w:t>
            </w:r>
          </w:p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DC_7A-8A_n77A (new)</w:t>
            </w:r>
          </w:p>
        </w:tc>
      </w:tr>
      <w:tr w:rsidR="00653EB5" w:rsidTr="008F6CD5">
        <w:trPr>
          <w:cantSplit/>
          <w:trHeight w:val="281"/>
        </w:trPr>
        <w:tc>
          <w:tcPr>
            <w:tcW w:w="2863" w:type="dxa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47667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Pr="00653EB5">
                <w:rPr>
                  <w:lang w:eastAsia="ja-JP"/>
                </w:rPr>
                <w:t>pohanhsieh@cht.com.tw</w:t>
              </w:r>
            </w:hyperlink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Nokia, Mediatek</w:t>
            </w:r>
            <w:r w:rsidR="00F64FCD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snapToGrid w:val="0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DC_3A-7A_n78A (completed in Rel.15)</w:t>
            </w:r>
          </w:p>
          <w:p w:rsidR="00653EB5" w:rsidRPr="00653EB5" w:rsidRDefault="00653EB5" w:rsidP="00653EB5">
            <w:pPr>
              <w:pStyle w:val="TAL"/>
              <w:snapToGrid w:val="0"/>
              <w:rPr>
                <w:rFonts w:cs="Arial" w:hint="eastAsia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DC_3A-8A_n78A (completed in Rel.15)</w:t>
            </w:r>
          </w:p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DC_7A-8A_n78A 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FDE9D9"/>
          </w:tcPr>
          <w:p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</w:t>
            </w:r>
            <w:r w:rsidRPr="002A1E41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DC_1A-18A_n77A(complete)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DC_1A-42A_n77A(complete)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FDE9D9"/>
          </w:tcPr>
          <w:p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_n78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DC_1A-18A_n78A(complete)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DC_1A-42A_n78A(complete)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FDE9D9"/>
          </w:tcPr>
          <w:p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_n79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DC_1A-18A_n79A(complete)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DC_1A-42A_n79A(complete)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FDE9D9"/>
          </w:tcPr>
          <w:p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lastRenderedPageBreak/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C</w:t>
            </w:r>
            <w:r w:rsidRPr="002A1E41">
              <w:rPr>
                <w:rFonts w:cs="Arial"/>
                <w:sz w:val="16"/>
                <w:szCs w:val="16"/>
              </w:rPr>
              <w:t>_n</w:t>
            </w:r>
            <w:r w:rsidRPr="002A1E41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DC_1A-18A-42A_n77A(new)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DC_1A-42C_n77A(complete)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FDE9D9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_n78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DC_1A-18A-42A_n78A(new)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DC_1A-42C_n78A(complete)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FDE9D9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_n79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DC_1A-18A-42A_n79A(new)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DC_1A-42C_n79A(complete)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DC_3A-18A_n77A(ongoing)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DC_3A-42A_n77A(complete)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_n78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DC_3A-18A_n78A(ongoing)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DC_3A-42A_n78A(complete)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_n79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DC_3A-18A_n79A(ongoing)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DC_3A-42A_n79A(complete)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DC_3A-18A-42A_n77A(new)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DC_3A-42C_n77A(complete)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_n78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DC_3A-18A-42A_n78A(new)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DC_3A-42C_n78A(complete)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_n79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DC_3A-18A-42A_n79A(new)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DC_3A-42C_n79A(complete)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3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A-4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1C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DC_1A-3A-41A_n77A(ongoing)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DC_1A-4CA_n77A(complete)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3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A-4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1C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78A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DC_1A-3A-41A_n78A(ongoing)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DC_1A-4CA_n78A(complete)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916C65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3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A-4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1C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_n79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hint="eastAsia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DC_1A-3A-41A_n79A(ongoing)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DC_1A-4CA_n79A(complete)</w:t>
            </w:r>
          </w:p>
          <w:p w:rsidR="00916C65" w:rsidRPr="00AA767A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AA767A" w:rsidTr="002A1E41">
        <w:trPr>
          <w:cantSplit/>
        </w:trPr>
        <w:tc>
          <w:tcPr>
            <w:tcW w:w="2863" w:type="dxa"/>
            <w:shd w:val="clear" w:color="auto" w:fill="DAEEF3"/>
            <w:vAlign w:val="center"/>
          </w:tcPr>
          <w:p w:rsidR="00DF442D" w:rsidRPr="002A1E41" w:rsidRDefault="00DF442D" w:rsidP="00DF442D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DC_2A-7A-66A_n78A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442D" w:rsidRPr="00AA767A" w:rsidRDefault="00DF442D" w:rsidP="00DF442D">
            <w:pPr>
              <w:rPr>
                <w:rFonts w:ascii="Arial" w:hAnsi="Arial" w:cs="Arial"/>
                <w:sz w:val="16"/>
              </w:rPr>
            </w:pPr>
            <w:r w:rsidRPr="00C67E28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442D" w:rsidRPr="00AA767A" w:rsidRDefault="00DF442D" w:rsidP="00DF442D">
            <w:pPr>
              <w:pStyle w:val="TAL"/>
              <w:rPr>
                <w:rFonts w:ascii="Calibri" w:eastAsia="MS Mincho" w:hAnsi="Calibri" w:cs="Calibri" w:hint="eastAsia"/>
                <w:sz w:val="20"/>
                <w:lang w:eastAsia="ja-JP"/>
              </w:rPr>
            </w:pPr>
            <w:r w:rsidRPr="00AB0929">
              <w:rPr>
                <w:rFonts w:ascii="Calibri" w:hAnsi="Calibri" w:cs="Arial"/>
                <w:sz w:val="20"/>
              </w:rPr>
              <w:t>Liu Liehai, Huawei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442D" w:rsidRPr="00AA767A" w:rsidRDefault="00DF442D" w:rsidP="00DF442D">
            <w:pPr>
              <w:pStyle w:val="TAL"/>
              <w:rPr>
                <w:rStyle w:val="Hyperlink"/>
                <w:rFonts w:hint="eastAsia"/>
              </w:rPr>
            </w:pPr>
            <w:r w:rsidRPr="00AB0929">
              <w:rPr>
                <w:rFonts w:ascii="Calibri" w:hAnsi="Calibri" w:cs="Arial"/>
                <w:sz w:val="20"/>
                <w:lang w:val="en-US" w:eastAsia="zh-CN"/>
              </w:rPr>
              <w:t>liuliehai@huawei.com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DF442D" w:rsidRPr="00AA767A" w:rsidRDefault="00DF442D" w:rsidP="00DF442D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AB0929">
              <w:rPr>
                <w:rFonts w:ascii="Calibri" w:hAnsi="Calibri" w:cs="Arial"/>
                <w:sz w:val="20"/>
                <w:lang w:val="it-IT"/>
              </w:rPr>
              <w:t>TELUS, Bell, Hisilicon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F442D" w:rsidRPr="00AA767A" w:rsidRDefault="00DF442D" w:rsidP="00DF442D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DF442D" w:rsidRPr="00C67E28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:rsidR="00DF442D" w:rsidRPr="00C67E28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:rsidR="00DF442D" w:rsidRPr="0070713F" w:rsidRDefault="00DF442D" w:rsidP="0070713F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913CA7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DL_2A-66C-(n)71B_UL_(n)71B</w:t>
            </w:r>
          </w:p>
          <w:p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913CA7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DL_2A-66C-(n)71B_UL_66A-n71A</w:t>
            </w:r>
          </w:p>
          <w:p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913CA7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DL_2A-66C-(n)71B_UL_2A-n71A</w:t>
            </w:r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913CA7" w:rsidRPr="00AA767A" w:rsidTr="002A1E41">
        <w:trPr>
          <w:cantSplit/>
        </w:trPr>
        <w:tc>
          <w:tcPr>
            <w:tcW w:w="2863" w:type="dxa"/>
            <w:shd w:val="clear" w:color="auto" w:fill="DAEEF3"/>
          </w:tcPr>
          <w:p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DL_2A-66A-(n)71AA_UL_(n)71B</w:t>
            </w:r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913CA7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lastRenderedPageBreak/>
              <w:t>DL_2A-66A-(n)71AA_UL_66A_n71A</w:t>
            </w:r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913CA7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DL_2A-66A-(n)71AA_UL_2A_n71A</w:t>
            </w:r>
          </w:p>
        </w:tc>
        <w:tc>
          <w:tcPr>
            <w:tcW w:w="709" w:type="dxa"/>
            <w:shd w:val="clear" w:color="auto" w:fill="auto"/>
          </w:tcPr>
          <w:p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:rsidR="00913CA7" w:rsidRPr="00985075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:rsidR="00913CA7" w:rsidRPr="0070713F" w:rsidRDefault="00913CA7" w:rsidP="00913CA7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_UL_1A_n28A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DL_1A-7A_n28A _UL_1A_n28A (rel. 15)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_UL_3C_n28A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_UL_3C_n28A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_UL_3C_n28A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_UL_3A_n28A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_UL_3A_n28A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_UL_3A_n28A (new)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_UL_7A_n28A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_UL_7A_n28A (new)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_UL_1A_n28A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DL_1A-3A_n28A _UL_1A_n28A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DL_1A-3A_n28A _UL_3A_n28A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DL_3A-7C_n28A _UL_3A_n28A (new)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_UL_7C_n28A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DL_3A-7C_n28A _UL_7C_n28A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_UL_1A_n28A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_UL_1A_n28A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_UL_1A_n28A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_UL_3C_n28A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_UL_3C_n28A (new)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_UL_3C_n28A (new)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_UL_3C_n28A (new)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_UL_3A_n28A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_UL_3A_n28A (new)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_UL_3A_n28A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_UL_3A_n28A (new)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_UL_7C_n28A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_UL_7C_n28A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_UL_7C_n28A (new),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_UL_7A_n28A (new)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_UL_1A_n78A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DL_1A-3A_n78A _UL_1A_n78A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_UL_1A_n78A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DL_1A-3A_n78A _UL_3A_n78A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_UL_3A_n78A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_UL_3A_n78A (rel. 15)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_UL_7A_n78A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_UL_7A_n78A (rel. 15)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lastRenderedPageBreak/>
              <w:t>DL_1A-3A-7C_n78A _UL_7C_n78A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_UL_7C_n78A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_UL_1A_n78A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_UL_1A_n78A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_UL_1A_n78A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_UL_1A_n78A (ongoing),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_UL_3C_n78A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_UL_3C_n78A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_UL_3C_n78A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_UL_3C_n78A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_UL_3A_n78A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_UL_3A_n78A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_UL_3A_n78A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 UL_3A_n78A (rel. 15)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_UL_7A_n78A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_UL_7A_n78A (ongoing),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_UL_7A_n78A (rel. 15)</w:t>
            </w:r>
          </w:p>
        </w:tc>
      </w:tr>
      <w:tr w:rsidR="008F6CD5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_UL_7C_n78A</w:t>
            </w:r>
          </w:p>
        </w:tc>
        <w:tc>
          <w:tcPr>
            <w:tcW w:w="709" w:type="dxa"/>
            <w:shd w:val="clear" w:color="auto" w:fill="auto"/>
          </w:tcPr>
          <w:p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_UL_7C_n78A (ongoing),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_UL_7C_n78A (rel. 15),</w:t>
            </w:r>
          </w:p>
          <w:p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</w:t>
            </w:r>
          </w:p>
        </w:tc>
      </w:tr>
      <w:tr w:rsidR="0069071B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709" w:type="dxa"/>
            <w:shd w:val="clear" w:color="auto" w:fill="auto"/>
          </w:tcPr>
          <w:p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69071B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709" w:type="dxa"/>
            <w:shd w:val="clear" w:color="auto" w:fill="auto"/>
          </w:tcPr>
          <w:p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69071B" w:rsidRPr="00AA767A" w:rsidTr="00D718F7">
        <w:trPr>
          <w:cantSplit/>
        </w:trPr>
        <w:tc>
          <w:tcPr>
            <w:tcW w:w="2863" w:type="dxa"/>
            <w:shd w:val="clear" w:color="auto" w:fill="DAEEF3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709" w:type="dxa"/>
            <w:shd w:val="clear" w:color="auto" w:fill="auto"/>
          </w:tcPr>
          <w:p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023995" w:rsidRPr="00E17D0D" w:rsidTr="00913CA7">
        <w:trPr>
          <w:cantSplit/>
          <w:trHeight w:val="281"/>
        </w:trPr>
        <w:tc>
          <w:tcPr>
            <w:tcW w:w="14912" w:type="dxa"/>
            <w:gridSpan w:val="9"/>
          </w:tcPr>
          <w:p w:rsidR="00023995" w:rsidRPr="008C6D76" w:rsidRDefault="00023995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34ACA" w:rsidRPr="008C6D76">
              <w:rPr>
                <w:rFonts w:cs="Arial"/>
                <w:sz w:val="16"/>
                <w:szCs w:val="16"/>
                <w:lang w:eastAsia="ja-JP"/>
              </w:rPr>
              <w:t xml:space="preserve">OTE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1: Non-contiguous allocation is assumed for 42_n77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 and </w:t>
            </w:r>
            <w:r w:rsidR="00634ACA" w:rsidRPr="008C6D76">
              <w:rPr>
                <w:rFonts w:cs="Arial"/>
                <w:sz w:val="16"/>
                <w:szCs w:val="16"/>
                <w:lang w:eastAsia="ja-JP"/>
              </w:rPr>
              <w:t xml:space="preserve">for 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42_n78</w:t>
            </w:r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137A" w:rsidRDefault="001539D3" w:rsidP="00755797">
      <w:pPr>
        <w:pStyle w:val="Caption"/>
        <w:keepNext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>
        <w:rPr>
          <w:rFonts w:hint="eastAsia"/>
          <w:lang w:eastAsia="ja-JP"/>
        </w:rPr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DC_y-</w:t>
      </w:r>
      <w:r w:rsidR="00630341">
        <w:rPr>
          <w:rFonts w:hint="eastAsia"/>
          <w:lang w:eastAsia="ja-JP"/>
        </w:rPr>
        <w:t>y-y_</w:t>
      </w:r>
      <w:r>
        <w:rPr>
          <w:rFonts w:hint="eastAsia"/>
          <w:lang w:eastAsia="ja-JP"/>
        </w:rPr>
        <w:t>ny</w:t>
      </w:r>
      <w:r w:rsidR="00A81B2A">
        <w:rPr>
          <w:rFonts w:hint="eastAsia"/>
          <w:lang w:eastAsia="ja-JP"/>
        </w:rPr>
        <w:t xml:space="preserve"> including FR2</w:t>
      </w:r>
    </w:p>
    <w:tbl>
      <w:tblPr>
        <w:tblW w:w="1516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709"/>
        <w:gridCol w:w="1418"/>
        <w:gridCol w:w="1842"/>
        <w:gridCol w:w="3366"/>
        <w:gridCol w:w="36"/>
        <w:gridCol w:w="1404"/>
        <w:gridCol w:w="14"/>
        <w:gridCol w:w="3260"/>
      </w:tblGrid>
      <w:tr w:rsidR="001539D3" w:rsidRPr="00E17D0D" w:rsidTr="00366E1C">
        <w:trPr>
          <w:cantSplit/>
        </w:trPr>
        <w:tc>
          <w:tcPr>
            <w:tcW w:w="3119" w:type="dxa"/>
          </w:tcPr>
          <w:p w:rsidR="001539D3" w:rsidRPr="00E17D0D" w:rsidRDefault="001539D3" w:rsidP="00223071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 w:rsidRPr="00E17D0D">
              <w:rPr>
                <w:b/>
              </w:rPr>
              <w:t xml:space="preserve"> configuration</w:t>
            </w:r>
          </w:p>
        </w:tc>
        <w:tc>
          <w:tcPr>
            <w:tcW w:w="709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gridSpan w:val="2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274" w:type="dxa"/>
            <w:gridSpan w:val="2"/>
          </w:tcPr>
          <w:p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9C76F0" w:rsidRPr="00E17D0D" w:rsidTr="00366E1C">
        <w:trPr>
          <w:cantSplit/>
          <w:trHeight w:val="281"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lastRenderedPageBreak/>
              <w:t>DC_3A-41C-42C_n257A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694BFA" w:rsidRPr="002A5B22" w:rsidRDefault="00694BFA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lastRenderedPageBreak/>
              <w:t>DC_3A-21A-42D_n257D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9C76F0" w:rsidRPr="0009439C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9C76F0" w:rsidRPr="00E17D0D" w:rsidTr="00366E1C">
        <w:trPr>
          <w:cantSplit/>
        </w:trPr>
        <w:tc>
          <w:tcPr>
            <w:tcW w:w="3119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709" w:type="dxa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366" w:type="dxa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40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:rsidR="009C76F0" w:rsidRPr="008C6D76" w:rsidRDefault="009C76F0" w:rsidP="008C6D7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DL_1A-3A-8A_n257D_UL_1A_n257A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DL_1A-3A-8A_n257E_UL_1A_n257A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DL_1A-3A-8A_n257F_UL_1A_n257A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DL_1A-3A-8A_n257D_UL_3A_n257A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DL_1A-3A-8A_n257E_UL_3A_n257A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DL_1A-3A-8A_n257F_UL_3A_n257A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DL_1A-3A-8A_n257D_UL_8A_n257A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DL_1A-3A-8A_n257E_UL_8A_n257A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DL_1A-3A-8A_n257F_UL_8A_n257A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DL_1A-3C-8A_n257A_UL_1A_n257A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DL_1A-3C-8A_n257D_UL_1A_n257A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DL_1A-3C-8A_n257E_UL_1A_n257A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DL_1A-3C-8A_n257F_UL_1A_n257A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lastRenderedPageBreak/>
              <w:t>DL_1A-3C-8A_n257A_UL_3A_n257A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DL_1A-3C-8A_n257D_UL_3A_n257A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DL_1A-3C-8A_n257E_UL_3A_n257A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DL_1A-3C-8A_n257F_UL_3A_n257A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DL_1A-3C-8A_n257A_UL_8A_n257A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DL_1A-3C-8A_n257D_UL_8A_n257A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DL_1A-3C-8A_n257E_UL_8A_n257A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653EB5" w:rsidRPr="00E17D0D" w:rsidTr="00366E1C">
        <w:trPr>
          <w:cantSplit/>
        </w:trPr>
        <w:tc>
          <w:tcPr>
            <w:tcW w:w="311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DL_1A-3C-8A_n257F_UL_8A_n257A</w:t>
            </w:r>
          </w:p>
        </w:tc>
        <w:tc>
          <w:tcPr>
            <w:tcW w:w="709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DL_5A-7A-7A_n257G_UL_1A_n257A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Pr="00A8541B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L_3A-5A-7A-7A_n257G_UL_3A_n257A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L_3A-5A-7A-7A_n257G_UL_5A_n257A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lastRenderedPageBreak/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73AAA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45CB1" w:rsidRDefault="00E87E65" w:rsidP="00E87E65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42" w:type="dxa"/>
          </w:tcPr>
          <w:p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6" w:type="dxa"/>
          </w:tcPr>
          <w:p w:rsidR="00E87E65" w:rsidRPr="00745CB1" w:rsidRDefault="00E87E65" w:rsidP="00E87E65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45CB1" w:rsidRDefault="00E87E65" w:rsidP="00E87E65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45CB1" w:rsidRDefault="00E87E65" w:rsidP="00E87E65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42" w:type="dxa"/>
          </w:tcPr>
          <w:p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6" w:type="dxa"/>
          </w:tcPr>
          <w:p w:rsidR="00E87E65" w:rsidRPr="00745CB1" w:rsidRDefault="00E87E65" w:rsidP="00E87E65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45CB1" w:rsidRDefault="00E87E65" w:rsidP="00E87E65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E87E65" w:rsidRPr="00E17D0D" w:rsidTr="00366E1C">
        <w:trPr>
          <w:cantSplit/>
        </w:trPr>
        <w:tc>
          <w:tcPr>
            <w:tcW w:w="3119" w:type="dxa"/>
          </w:tcPr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L_3A-5A-7A-7A_n257G_UL_7A_n257A</w:t>
            </w:r>
          </w:p>
        </w:tc>
        <w:tc>
          <w:tcPr>
            <w:tcW w:w="709" w:type="dxa"/>
          </w:tcPr>
          <w:p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E87E65" w:rsidRPr="00745CB1" w:rsidRDefault="00E87E65" w:rsidP="00E87E65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42" w:type="dxa"/>
          </w:tcPr>
          <w:p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6" w:type="dxa"/>
          </w:tcPr>
          <w:p w:rsidR="00E87E65" w:rsidRPr="00745CB1" w:rsidRDefault="00E87E65" w:rsidP="00E87E65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:rsidR="00E87E65" w:rsidRPr="00745CB1" w:rsidRDefault="00E87E65" w:rsidP="00E87E65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2"/>
          </w:tcPr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:rsidR="00E87E65" w:rsidRDefault="00E87E65" w:rsidP="00E87E6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5DFEC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EAF1DD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916C65" w:rsidRPr="007D762E" w:rsidTr="00366E1C">
        <w:trPr>
          <w:cantSplit/>
        </w:trPr>
        <w:tc>
          <w:tcPr>
            <w:tcW w:w="3119" w:type="dxa"/>
            <w:shd w:val="clear" w:color="auto" w:fill="F2DBDB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:rsidR="00916C65" w:rsidRPr="007D762E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DC_1A-41A-42A_n257D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lastRenderedPageBreak/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DBE5F1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lastRenderedPageBreak/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660153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lastRenderedPageBreak/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:rsidTr="00366E1C">
        <w:trPr>
          <w:cantSplit/>
        </w:trPr>
        <w:tc>
          <w:tcPr>
            <w:tcW w:w="3119" w:type="dxa"/>
            <w:shd w:val="clear" w:color="auto" w:fill="FDE9D9"/>
          </w:tcPr>
          <w:p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16C65" w:rsidRPr="00745CB1" w:rsidRDefault="00916C65" w:rsidP="00172151">
            <w:pPr>
              <w:pStyle w:val="TAL"/>
              <w:rPr>
                <w:rFonts w:eastAsia="PMingLiU" w:cs="Arial" w:hint="eastAsia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6C65" w:rsidRPr="002A5B22" w:rsidRDefault="00916C65" w:rsidP="00172151">
            <w:pPr>
              <w:pStyle w:val="TAL"/>
              <w:rPr>
                <w:rFonts w:eastAsia="MS Mincho" w:cs="Arial" w:hint="eastAsia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:rsidR="00916C65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:rsidR="00916C65" w:rsidRPr="002A5B22" w:rsidRDefault="00916C65" w:rsidP="0017215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_n260A</w:t>
            </w: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29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0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1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lastRenderedPageBreak/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2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3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4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5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6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7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8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9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40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41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42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43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- completed</w:t>
            </w:r>
          </w:p>
        </w:tc>
      </w:tr>
      <w:tr w:rsidR="00C028F5" w:rsidRPr="00E17D0D" w:rsidTr="00366E1C">
        <w:trPr>
          <w:cantSplit/>
        </w:trPr>
        <w:tc>
          <w:tcPr>
            <w:tcW w:w="3119" w:type="dxa"/>
          </w:tcPr>
          <w:p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r w:rsidRPr="00CF540A"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:rsidR="00C028F5" w:rsidRPr="00653EB5" w:rsidRDefault="00C028F5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44" w:history="1">
              <w:r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val="en-US" w:eastAsia="ko-KR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[Ericsson, Nokia, Qualcomm]</w:t>
            </w:r>
          </w:p>
        </w:tc>
        <w:tc>
          <w:tcPr>
            <w:tcW w:w="1440" w:type="dxa"/>
            <w:gridSpan w:val="2"/>
          </w:tcPr>
          <w:p w:rsidR="00C028F5" w:rsidRPr="00773AAA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3B_2A-29A_n260A - ongoing</w:t>
            </w:r>
          </w:p>
          <w:p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:rsidR="00C028F5" w:rsidRDefault="00C028F5" w:rsidP="00C028F5">
            <w:pPr>
              <w:pStyle w:val="TAL"/>
              <w:rPr>
                <w:rFonts w:eastAsia="Malgun Gothic" w:cs="Arial" w:hint="eastAsia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3B_29A-30A_n260A  - ongoing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DC_1A-3A-19A_n257M_UL_3A_n257L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DC_3A-19A_n257M_UL_3A_n257M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DC_1A-3A_n257M_UL_3A_n257M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DC_1A-3A-19A_n77C_UL_3A_n77A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DC_3A-19A_n77C_UL_3A_n77C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DC_1A-3A_n77C_UL_3A_n77C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DC_1A-3A-19A_n78C_UL_3A_n78A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DC_3A-19A_n78C_UL_3A_n78C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DC_1A-3A_n78C_UL_3A_n78C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DC_1A-3A-19A_n79C_UL_19A_n79A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DC_3A-19A_n79C_UL_19A_n79C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DC_1A-19A_n79C_UL_19A_n79C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lastRenderedPageBreak/>
              <w:t>DC_1A-3A-19A_n79C_UL_3A_n79C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DC_1A-3A-19A_n79C_UL_3A_n79A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DC_3A-19A_n79C_UL_3A_n79C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DC_1A-3A_n79C_UL_3A_n79C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DC_1A-3A-21A_n257M_UL_3A_n257L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DC_3A-21A_n257M_UL_3A_n257M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DC_1A-3A_n257M_UL_3A_n257M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lastRenderedPageBreak/>
              <w:t>DC_1A-3A-42A_n78C_UL_3A_n78C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lastRenderedPageBreak/>
              <w:t>DC_1A-19A-21A_n78C_UL_21A_n78C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lastRenderedPageBreak/>
              <w:t>DC_1A-19A-42C_n78C_UL_1A_n78C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lastRenderedPageBreak/>
              <w:t>DC_1A-21A-42C_n257M_UL_1A_n257M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745CB1" w:rsidRPr="00BB552B" w:rsidTr="00366E1C">
        <w:trPr>
          <w:cantSplit/>
          <w:trHeight w:val="602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lastRenderedPageBreak/>
              <w:t>DC_3A-19A-42C_n77C_UL_19A_n77C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lastRenderedPageBreak/>
              <w:t>DC_19A-21A-42C_n78C_UL_19A_n78C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709" w:type="dxa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5C8B" w:rsidRDefault="002A1E41" w:rsidP="00755797">
      <w:pPr>
        <w:pStyle w:val="Caption"/>
        <w:keepNext/>
        <w:rPr>
          <w:rFonts w:hint="eastAsia"/>
          <w:sz w:val="28"/>
          <w:lang w:eastAsia="ja-JP"/>
        </w:rPr>
      </w:pPr>
      <w:r>
        <w:rPr>
          <w:sz w:val="28"/>
        </w:rPr>
        <w:br w:type="page"/>
      </w:r>
      <w:r w:rsidR="00A81B2A">
        <w:rPr>
          <w:sz w:val="28"/>
        </w:rPr>
        <w:lastRenderedPageBreak/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:rsidR="008C3097" w:rsidRPr="008C3097" w:rsidRDefault="008C3097" w:rsidP="008C3097">
      <w:pPr>
        <w:keepNext/>
        <w:keepLines/>
        <w:spacing w:after="0"/>
        <w:rPr>
          <w:rFonts w:hint="eastAsia"/>
          <w:lang w:eastAsia="ja-JP"/>
        </w:rPr>
      </w:pPr>
    </w:p>
    <w:p w:rsidR="00A81B2A" w:rsidRPr="008B5C8B" w:rsidRDefault="00A81B2A" w:rsidP="00A81B2A">
      <w:pPr>
        <w:pStyle w:val="Caption"/>
        <w:keepNext/>
        <w:rPr>
          <w:rFonts w:hint="eastAsia"/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A81B2A" w:rsidRDefault="00A81B2A" w:rsidP="00A81B2A">
      <w:pPr>
        <w:pStyle w:val="Caption"/>
        <w:keepNext/>
        <w:rPr>
          <w:rFonts w:hint="eastAsia"/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:rsidR="007E5593" w:rsidRPr="007E3289" w:rsidRDefault="007E5593" w:rsidP="00A81B2A"/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5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:rsidTr="00072A56">
        <w:tc>
          <w:tcPr>
            <w:tcW w:w="1617" w:type="dxa"/>
          </w:tcPr>
          <w:p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7062D8" w:rsidP="00810587">
            <w:pPr>
              <w:spacing w:after="0"/>
              <w:rPr>
                <w:rFonts w:ascii="Arial" w:hAnsi="Arial" w:cs="Arial" w:hint="eastAsia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6362E" w:rsidRPr="00ED0854" w:rsidRDefault="0086362E" w:rsidP="0086362E">
      <w:pPr>
        <w:ind w:right="-99"/>
        <w:rPr>
          <w:rFonts w:hint="eastAsia"/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45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:rsidR="002C2D4A" w:rsidRPr="00E72C5E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A81B2A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64D1F" w:rsidRDefault="00F64D1F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D51373" w:rsidRDefault="00D51373" w:rsidP="001C5C86">
            <w:pPr>
              <w:pStyle w:val="TAL"/>
              <w:rPr>
                <w:rFonts w:hint="eastAsia"/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76D" w:rsidRPr="00D51373" w:rsidRDefault="0092776D" w:rsidP="001C5C86">
            <w:pPr>
              <w:pStyle w:val="TAL"/>
              <w:rPr>
                <w:rFonts w:hint="eastAsia"/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6E1C" w:rsidRPr="00366E1C" w:rsidRDefault="00366E1C" w:rsidP="001C5C86">
            <w:pPr>
              <w:pStyle w:val="TAL"/>
              <w:rPr>
                <w:rFonts w:hint="eastAsia"/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6E1C" w:rsidRPr="00366E1C" w:rsidRDefault="00366E1C" w:rsidP="001C5C86">
            <w:pPr>
              <w:pStyle w:val="TAL"/>
              <w:rPr>
                <w:rFonts w:hint="eastAsia"/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6E1C" w:rsidRPr="00653EB5" w:rsidRDefault="00366E1C" w:rsidP="001C5C8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6E1C" w:rsidRPr="00653EB5" w:rsidRDefault="00366E1C" w:rsidP="001C5C8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6E1C" w:rsidRPr="00653EB5" w:rsidRDefault="00366E1C" w:rsidP="001C5C8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6E1C" w:rsidRPr="00653EB5" w:rsidRDefault="00366E1C" w:rsidP="001C5C86">
            <w:pPr>
              <w:pStyle w:val="TAL"/>
              <w:rPr>
                <w:rFonts w:cs="Arial" w:hint="eastAsia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</w:p>
        </w:tc>
      </w:tr>
    </w:tbl>
    <w:p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469" w:rsidRDefault="00F42469">
      <w:r>
        <w:separator/>
      </w:r>
    </w:p>
  </w:endnote>
  <w:endnote w:type="continuationSeparator" w:id="0">
    <w:p w:rsidR="00F42469" w:rsidRDefault="00F42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469" w:rsidRDefault="00F42469">
      <w:r>
        <w:separator/>
      </w:r>
    </w:p>
  </w:footnote>
  <w:footnote w:type="continuationSeparator" w:id="0">
    <w:p w:rsidR="00F42469" w:rsidRDefault="00F42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17"/>
  </w:num>
  <w:num w:numId="6">
    <w:abstractNumId w:val="16"/>
  </w:num>
  <w:num w:numId="7">
    <w:abstractNumId w:val="4"/>
  </w:num>
  <w:num w:numId="8">
    <w:abstractNumId w:val="15"/>
  </w:num>
  <w:num w:numId="9">
    <w:abstractNumId w:val="7"/>
  </w:num>
  <w:num w:numId="10">
    <w:abstractNumId w:val="2"/>
  </w:num>
  <w:num w:numId="11">
    <w:abstractNumId w:val="3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5316"/>
    <w:rsid w:val="00026419"/>
    <w:rsid w:val="00037C06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450D"/>
    <w:rsid w:val="00092361"/>
    <w:rsid w:val="00094612"/>
    <w:rsid w:val="0009613A"/>
    <w:rsid w:val="000A3125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9450C"/>
    <w:rsid w:val="001A3237"/>
    <w:rsid w:val="001A4192"/>
    <w:rsid w:val="001A6332"/>
    <w:rsid w:val="001C5C86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40DCD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A1E41"/>
    <w:rsid w:val="002A4179"/>
    <w:rsid w:val="002A6F05"/>
    <w:rsid w:val="002C0E24"/>
    <w:rsid w:val="002C2D4A"/>
    <w:rsid w:val="002E5909"/>
    <w:rsid w:val="002E6A7D"/>
    <w:rsid w:val="002E7A9E"/>
    <w:rsid w:val="002F0BEB"/>
    <w:rsid w:val="002F3C41"/>
    <w:rsid w:val="0030045C"/>
    <w:rsid w:val="003169E0"/>
    <w:rsid w:val="003205AD"/>
    <w:rsid w:val="00320D71"/>
    <w:rsid w:val="0033027D"/>
    <w:rsid w:val="0033412F"/>
    <w:rsid w:val="00335FB2"/>
    <w:rsid w:val="00344158"/>
    <w:rsid w:val="003541D5"/>
    <w:rsid w:val="00366E1C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7B3D"/>
    <w:rsid w:val="00411698"/>
    <w:rsid w:val="00413006"/>
    <w:rsid w:val="00414164"/>
    <w:rsid w:val="0041789B"/>
    <w:rsid w:val="00420101"/>
    <w:rsid w:val="004260A5"/>
    <w:rsid w:val="00432283"/>
    <w:rsid w:val="0043745F"/>
    <w:rsid w:val="0044029F"/>
    <w:rsid w:val="0046651A"/>
    <w:rsid w:val="00475AD2"/>
    <w:rsid w:val="00480C5A"/>
    <w:rsid w:val="0048267C"/>
    <w:rsid w:val="004876B9"/>
    <w:rsid w:val="00493A79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25027"/>
    <w:rsid w:val="00552C2C"/>
    <w:rsid w:val="005555B7"/>
    <w:rsid w:val="005562A8"/>
    <w:rsid w:val="005573BB"/>
    <w:rsid w:val="00557B2E"/>
    <w:rsid w:val="00561267"/>
    <w:rsid w:val="00574059"/>
    <w:rsid w:val="00590087"/>
    <w:rsid w:val="00590412"/>
    <w:rsid w:val="00597ED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B4280"/>
    <w:rsid w:val="006B4B1C"/>
    <w:rsid w:val="006C4991"/>
    <w:rsid w:val="006E0F19"/>
    <w:rsid w:val="006E1C4C"/>
    <w:rsid w:val="006E1FDA"/>
    <w:rsid w:val="006E5E87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5760"/>
    <w:rsid w:val="00745CB1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AA5"/>
    <w:rsid w:val="007B0F49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658B"/>
    <w:rsid w:val="008D6B78"/>
    <w:rsid w:val="008E31B3"/>
    <w:rsid w:val="008F6CD5"/>
    <w:rsid w:val="008F7982"/>
    <w:rsid w:val="00913CA7"/>
    <w:rsid w:val="00916C65"/>
    <w:rsid w:val="009266EE"/>
    <w:rsid w:val="0092776D"/>
    <w:rsid w:val="009437A2"/>
    <w:rsid w:val="00944B28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3BC4"/>
    <w:rsid w:val="009B1936"/>
    <w:rsid w:val="009B2B4F"/>
    <w:rsid w:val="009B493F"/>
    <w:rsid w:val="009C2977"/>
    <w:rsid w:val="009C2DCC"/>
    <w:rsid w:val="009C76F0"/>
    <w:rsid w:val="009E6C21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77C4"/>
    <w:rsid w:val="00AE25BF"/>
    <w:rsid w:val="00AF0C13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612D5"/>
    <w:rsid w:val="00B67070"/>
    <w:rsid w:val="00B701A6"/>
    <w:rsid w:val="00B73B4C"/>
    <w:rsid w:val="00B73F75"/>
    <w:rsid w:val="00B7462A"/>
    <w:rsid w:val="00B83D83"/>
    <w:rsid w:val="00BA09EB"/>
    <w:rsid w:val="00BA3A53"/>
    <w:rsid w:val="00BA4095"/>
    <w:rsid w:val="00BA5B43"/>
    <w:rsid w:val="00BC3111"/>
    <w:rsid w:val="00BC44DA"/>
    <w:rsid w:val="00BC642A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5880"/>
    <w:rsid w:val="00C715CA"/>
    <w:rsid w:val="00C72DB5"/>
    <w:rsid w:val="00C7495D"/>
    <w:rsid w:val="00C77CE9"/>
    <w:rsid w:val="00CA0968"/>
    <w:rsid w:val="00CA168E"/>
    <w:rsid w:val="00CB4236"/>
    <w:rsid w:val="00CC72A4"/>
    <w:rsid w:val="00CD3153"/>
    <w:rsid w:val="00CD4426"/>
    <w:rsid w:val="00CF4F4B"/>
    <w:rsid w:val="00CF6810"/>
    <w:rsid w:val="00CF7083"/>
    <w:rsid w:val="00D01F96"/>
    <w:rsid w:val="00D03B28"/>
    <w:rsid w:val="00D16C31"/>
    <w:rsid w:val="00D31CC8"/>
    <w:rsid w:val="00D32678"/>
    <w:rsid w:val="00D40BB8"/>
    <w:rsid w:val="00D51373"/>
    <w:rsid w:val="00D521C1"/>
    <w:rsid w:val="00D54271"/>
    <w:rsid w:val="00D57088"/>
    <w:rsid w:val="00D60704"/>
    <w:rsid w:val="00D718F7"/>
    <w:rsid w:val="00D71F40"/>
    <w:rsid w:val="00D74978"/>
    <w:rsid w:val="00D77416"/>
    <w:rsid w:val="00D80FC6"/>
    <w:rsid w:val="00DA5ECC"/>
    <w:rsid w:val="00DA74F3"/>
    <w:rsid w:val="00DB519E"/>
    <w:rsid w:val="00DB69F3"/>
    <w:rsid w:val="00DC4907"/>
    <w:rsid w:val="00DD017C"/>
    <w:rsid w:val="00DD397A"/>
    <w:rsid w:val="00DD58B7"/>
    <w:rsid w:val="00DD6699"/>
    <w:rsid w:val="00DF442D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62688"/>
    <w:rsid w:val="00F64D1F"/>
    <w:rsid w:val="00F64FCD"/>
    <w:rsid w:val="00F67C7C"/>
    <w:rsid w:val="00F70F1C"/>
    <w:rsid w:val="00F83D11"/>
    <w:rsid w:val="00F84A90"/>
    <w:rsid w:val="00F921F1"/>
    <w:rsid w:val="00FB127E"/>
    <w:rsid w:val="00FC0804"/>
    <w:rsid w:val="00FC3B6D"/>
    <w:rsid w:val="00FD3A4E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semiHidden/>
    <w:rsid w:val="00116CAC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6CAC"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0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41" Type="http://schemas.openxmlformats.org/officeDocument/2006/relationships/hyperlink" Target="mailto:Marc.grant@at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per.lindell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0CC5C-0250-427C-BB95-A201BAE17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56</Pages>
  <Words>22862</Words>
  <Characters>121171</Characters>
  <Application>Microsoft Office Word</Application>
  <DocSecurity>0</DocSecurity>
  <Lines>1009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143746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</cp:revision>
  <cp:lastPrinted>2000-02-29T10:31:00Z</cp:lastPrinted>
  <dcterms:created xsi:type="dcterms:W3CDTF">2018-08-30T07:11:00Z</dcterms:created>
  <dcterms:modified xsi:type="dcterms:W3CDTF">2018-08-30T07:11:00Z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